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99EF8" w14:textId="401E5679" w:rsidR="00A068D6" w:rsidRPr="00B260AF" w:rsidRDefault="00A068D6" w:rsidP="00A068D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EA6691">
        <w:rPr>
          <w:rFonts w:ascii="Arial" w:hAnsi="Arial" w:cs="Arial"/>
          <w:b/>
          <w:sz w:val="24"/>
          <w:szCs w:val="24"/>
        </w:rPr>
        <w:t>3GPP TSG-RAN WG4 Meeting #88</w:t>
      </w:r>
      <w:r w:rsidR="00F236B2" w:rsidRPr="00EA6691">
        <w:rPr>
          <w:rFonts w:ascii="Arial" w:hAnsi="Arial" w:cs="Arial"/>
          <w:b/>
          <w:sz w:val="24"/>
          <w:szCs w:val="24"/>
        </w:rPr>
        <w:t>bis</w:t>
      </w:r>
      <w:r w:rsidRPr="00EA6691">
        <w:rPr>
          <w:rFonts w:ascii="Arial" w:hAnsi="Arial" w:cs="Arial"/>
          <w:b/>
          <w:sz w:val="24"/>
          <w:szCs w:val="24"/>
        </w:rPr>
        <w:tab/>
      </w:r>
      <w:r w:rsidRPr="00B260AF">
        <w:rPr>
          <w:rFonts w:ascii="Arial" w:hAnsi="Arial" w:cs="Arial"/>
          <w:b/>
          <w:sz w:val="24"/>
          <w:szCs w:val="24"/>
        </w:rPr>
        <w:t>R4-18</w:t>
      </w:r>
      <w:r w:rsidR="00F84DD8" w:rsidRPr="00B260AF">
        <w:rPr>
          <w:rFonts w:ascii="Arial" w:hAnsi="Arial" w:cs="Arial" w:hint="eastAsia"/>
          <w:b/>
          <w:sz w:val="24"/>
          <w:szCs w:val="24"/>
          <w:lang w:eastAsia="ja-JP"/>
        </w:rPr>
        <w:t>1</w:t>
      </w:r>
      <w:r w:rsidR="00B260AF" w:rsidRPr="00B260AF">
        <w:rPr>
          <w:rFonts w:ascii="Arial" w:hAnsi="Arial" w:cs="Arial" w:hint="eastAsia"/>
          <w:b/>
          <w:sz w:val="24"/>
          <w:szCs w:val="24"/>
          <w:lang w:eastAsia="ja-JP"/>
        </w:rPr>
        <w:t>2736</w:t>
      </w:r>
    </w:p>
    <w:p w14:paraId="53FE4227" w14:textId="77777777" w:rsidR="00F236B2" w:rsidRPr="00EA6691" w:rsidRDefault="00F236B2" w:rsidP="00F236B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A6691">
        <w:rPr>
          <w:rFonts w:ascii="Arial" w:eastAsia="SimSun" w:hAnsi="Arial"/>
          <w:b/>
          <w:sz w:val="24"/>
          <w:szCs w:val="24"/>
          <w:lang w:eastAsia="zh-CN"/>
        </w:rPr>
        <w:t>Chengdu</w:t>
      </w:r>
      <w:r w:rsidRPr="00EA6691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EA6691">
        <w:rPr>
          <w:rFonts w:ascii="Arial" w:eastAsia="SimSun" w:hAnsi="Arial"/>
          <w:b/>
          <w:sz w:val="24"/>
          <w:szCs w:val="24"/>
          <w:lang w:eastAsia="zh-CN"/>
        </w:rPr>
        <w:t>CN, 8</w:t>
      </w:r>
      <w:r w:rsidRPr="00EA669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EA6691">
        <w:rPr>
          <w:rFonts w:ascii="Arial" w:eastAsia="SimSun" w:hAnsi="Arial"/>
          <w:b/>
          <w:sz w:val="24"/>
          <w:szCs w:val="24"/>
          <w:lang w:eastAsia="zh-CN"/>
        </w:rPr>
        <w:t xml:space="preserve"> –</w:t>
      </w:r>
      <w:r w:rsidRPr="00EA6691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EA6691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EA669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EA6691">
        <w:rPr>
          <w:rFonts w:ascii="Arial" w:eastAsia="SimSun" w:hAnsi="Arial"/>
          <w:b/>
          <w:sz w:val="24"/>
          <w:szCs w:val="24"/>
          <w:lang w:eastAsia="zh-CN"/>
        </w:rPr>
        <w:t xml:space="preserve"> Oct, 2018</w:t>
      </w:r>
    </w:p>
    <w:p w14:paraId="348B3C62" w14:textId="77777777" w:rsidR="00214859" w:rsidRPr="00EA6691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78BBC147" w:rsidR="00214859" w:rsidRPr="00EA6691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EA6691">
        <w:rPr>
          <w:rFonts w:ascii="Arial" w:hAnsi="Arial"/>
          <w:b/>
          <w:sz w:val="24"/>
          <w:lang w:val="en-US"/>
        </w:rPr>
        <w:t>Agenda item:</w:t>
      </w:r>
      <w:r w:rsidRPr="00EA6691">
        <w:rPr>
          <w:rFonts w:ascii="Arial" w:hAnsi="Arial"/>
          <w:sz w:val="24"/>
          <w:lang w:val="en-US"/>
        </w:rPr>
        <w:tab/>
      </w:r>
      <w:r w:rsidR="009D77E8" w:rsidRPr="00EA6691">
        <w:rPr>
          <w:rFonts w:ascii="Arial" w:hAnsi="Arial" w:hint="eastAsia"/>
          <w:sz w:val="24"/>
          <w:lang w:val="en-US" w:eastAsia="ja-JP"/>
        </w:rPr>
        <w:t>7.13.1.</w:t>
      </w:r>
      <w:r w:rsidR="00097B52" w:rsidRPr="00EA6691">
        <w:rPr>
          <w:rFonts w:ascii="Arial" w:hAnsi="Arial" w:hint="eastAsia"/>
          <w:sz w:val="24"/>
          <w:lang w:val="en-US" w:eastAsia="ja-JP"/>
        </w:rPr>
        <w:t>5</w:t>
      </w:r>
      <w:bookmarkStart w:id="1" w:name="_GoBack"/>
      <w:bookmarkEnd w:id="1"/>
    </w:p>
    <w:p w14:paraId="5B0FC1DA" w14:textId="77777777" w:rsidR="0081689A" w:rsidRPr="00EA669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EA6691">
        <w:rPr>
          <w:rFonts w:ascii="Arial" w:hAnsi="Arial"/>
          <w:b/>
          <w:sz w:val="24"/>
          <w:lang w:val="en-US"/>
        </w:rPr>
        <w:t xml:space="preserve">Source: </w:t>
      </w:r>
      <w:r w:rsidRPr="00EA6691">
        <w:rPr>
          <w:rFonts w:ascii="Arial" w:hAnsi="Arial"/>
          <w:b/>
          <w:sz w:val="24"/>
          <w:lang w:val="en-US"/>
        </w:rPr>
        <w:tab/>
      </w:r>
      <w:r w:rsidR="00642564" w:rsidRPr="00EA6691">
        <w:rPr>
          <w:rFonts w:ascii="Arial" w:hAnsi="Arial"/>
          <w:b/>
          <w:sz w:val="24"/>
          <w:lang w:val="en-US"/>
        </w:rPr>
        <w:tab/>
      </w:r>
      <w:r w:rsidRPr="00EA669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5D2B40A" w:rsidR="00FA6851" w:rsidRPr="00EA669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EA6691">
        <w:rPr>
          <w:rFonts w:ascii="Arial" w:hAnsi="Arial"/>
          <w:b/>
          <w:sz w:val="24"/>
          <w:lang w:val="en-US"/>
        </w:rPr>
        <w:t>Title:</w:t>
      </w:r>
      <w:r w:rsidRPr="00EA6691">
        <w:rPr>
          <w:rFonts w:ascii="Arial" w:hAnsi="Arial"/>
          <w:sz w:val="24"/>
          <w:lang w:val="en-US"/>
        </w:rPr>
        <w:t xml:space="preserve"> </w:t>
      </w:r>
      <w:r w:rsidRPr="00EA6691">
        <w:rPr>
          <w:rFonts w:ascii="Arial" w:hAnsi="Arial"/>
          <w:sz w:val="24"/>
          <w:lang w:val="en-US"/>
        </w:rPr>
        <w:tab/>
      </w:r>
      <w:r w:rsidR="00214859" w:rsidRPr="00EA6691">
        <w:rPr>
          <w:rFonts w:ascii="Arial" w:hAnsi="Arial"/>
          <w:sz w:val="24"/>
          <w:lang w:val="en-US" w:eastAsia="ja-JP"/>
        </w:rPr>
        <w:t xml:space="preserve">Views on </w:t>
      </w:r>
      <w:r w:rsidR="00097B52" w:rsidRPr="00EA6691">
        <w:rPr>
          <w:rFonts w:ascii="Arial" w:hAnsi="Arial"/>
          <w:sz w:val="24"/>
          <w:lang w:val="en-US" w:eastAsia="ja-JP"/>
        </w:rPr>
        <w:t>high-speed train scenarios</w:t>
      </w:r>
    </w:p>
    <w:p w14:paraId="5CBDDE9A" w14:textId="7B52FABA" w:rsidR="0081689A" w:rsidRPr="00EA669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EA6691">
        <w:rPr>
          <w:rFonts w:ascii="Arial" w:hAnsi="Arial"/>
          <w:b/>
          <w:sz w:val="24"/>
          <w:lang w:val="en-US"/>
        </w:rPr>
        <w:t>Document for:</w:t>
      </w:r>
      <w:r w:rsidRPr="00EA6691">
        <w:rPr>
          <w:rFonts w:ascii="Arial" w:hAnsi="Arial"/>
          <w:sz w:val="24"/>
          <w:lang w:val="en-US"/>
        </w:rPr>
        <w:tab/>
      </w:r>
      <w:r w:rsidR="00A068D6" w:rsidRPr="00EA6691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EA6691" w:rsidRDefault="009C628D" w:rsidP="00CA6520">
      <w:pPr>
        <w:pStyle w:val="1"/>
      </w:pPr>
      <w:r w:rsidRPr="00EA6691">
        <w:rPr>
          <w:rFonts w:hint="eastAsia"/>
          <w:lang w:eastAsia="ja-JP"/>
        </w:rPr>
        <w:t xml:space="preserve">1. </w:t>
      </w:r>
      <w:r w:rsidR="00906173" w:rsidRPr="00EA6691">
        <w:t>Introduction</w:t>
      </w:r>
    </w:p>
    <w:p w14:paraId="7089C7B5" w14:textId="2B2741CA" w:rsidR="00C43723" w:rsidRPr="00EA6691" w:rsidRDefault="00097B52" w:rsidP="00E902E8">
      <w:pPr>
        <w:jc w:val="both"/>
        <w:rPr>
          <w:lang w:eastAsia="ja-JP"/>
        </w:rPr>
      </w:pPr>
      <w:r w:rsidRPr="00EA6691">
        <w:rPr>
          <w:lang w:eastAsia="ja-JP"/>
        </w:rPr>
        <w:t>In</w:t>
      </w:r>
      <w:r w:rsidR="00FA191B" w:rsidRPr="00EA6691">
        <w:rPr>
          <w:lang w:eastAsia="ja-JP"/>
        </w:rPr>
        <w:t xml:space="preserve"> the </w:t>
      </w:r>
      <w:r w:rsidR="000034CD" w:rsidRPr="00EA6691">
        <w:rPr>
          <w:lang w:eastAsia="ja-JP"/>
        </w:rPr>
        <w:t>previous</w:t>
      </w:r>
      <w:r w:rsidR="00FA191B" w:rsidRPr="00EA6691">
        <w:rPr>
          <w:lang w:eastAsia="ja-JP"/>
        </w:rPr>
        <w:t xml:space="preserve"> meeting</w:t>
      </w:r>
      <w:r w:rsidR="000034CD" w:rsidRPr="00EA6691">
        <w:rPr>
          <w:lang w:eastAsia="ja-JP"/>
        </w:rPr>
        <w:t>s</w:t>
      </w:r>
      <w:r w:rsidR="00FA191B" w:rsidRPr="00EA6691">
        <w:rPr>
          <w:lang w:eastAsia="ja-JP"/>
        </w:rPr>
        <w:t xml:space="preserve">, </w:t>
      </w:r>
      <w:r w:rsidR="003B7573" w:rsidRPr="00EA6691">
        <w:rPr>
          <w:rFonts w:hint="eastAsia"/>
          <w:lang w:eastAsia="ja-JP"/>
        </w:rPr>
        <w:t xml:space="preserve">following agreements were reached regarding </w:t>
      </w:r>
      <w:r w:rsidRPr="00EA6691">
        <w:rPr>
          <w:lang w:eastAsia="ja-JP"/>
        </w:rPr>
        <w:t>HST scenarios</w:t>
      </w:r>
      <w:r w:rsidR="00A938E6" w:rsidRPr="00EA6691">
        <w:rPr>
          <w:lang w:eastAsia="ja-JP"/>
        </w:rPr>
        <w:t xml:space="preserve"> for NR performance test</w:t>
      </w:r>
      <w:r w:rsidR="003B7573" w:rsidRPr="00EA6691">
        <w:rPr>
          <w:lang w:eastAsia="ja-JP"/>
        </w:rPr>
        <w:t xml:space="preserve"> [1</w:t>
      </w:r>
      <w:r w:rsidRPr="00EA6691">
        <w:rPr>
          <w:lang w:eastAsia="ja-JP"/>
        </w:rPr>
        <w:t>, 2</w:t>
      </w:r>
      <w:r w:rsidR="003B7573" w:rsidRPr="00EA6691">
        <w:rPr>
          <w:lang w:eastAsia="ja-JP"/>
        </w:rPr>
        <w:t>]. In this contribution, we present our further views on that.</w:t>
      </w:r>
      <w:r w:rsidR="003B7573" w:rsidRPr="00EA6691">
        <w:rPr>
          <w:rFonts w:hint="eastAsia"/>
          <w:lang w:eastAsia="ja-JP"/>
        </w:rPr>
        <w:t xml:space="preserve"> </w:t>
      </w:r>
    </w:p>
    <w:p w14:paraId="5E472326" w14:textId="3E460F2C" w:rsidR="006B4546" w:rsidRPr="00EA6691" w:rsidRDefault="00184EFC" w:rsidP="00E902E8">
      <w:pPr>
        <w:jc w:val="both"/>
        <w:rPr>
          <w:lang w:eastAsia="ja-JP"/>
        </w:rPr>
      </w:pPr>
      <w:r w:rsidRPr="00EA6691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0C0E31A" wp14:editId="22D5274D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E75C5" w14:textId="3C5B492F" w:rsidR="00097B52" w:rsidRPr="00097B52" w:rsidRDefault="00097B52" w:rsidP="0085170E">
                            <w:pPr>
                              <w:spacing w:after="100" w:afterAutospacing="1"/>
                              <w:rPr>
                                <w:u w:val="single"/>
                                <w:lang w:eastAsia="ja-JP"/>
                              </w:rPr>
                            </w:pPr>
                            <w:r w:rsidRPr="00097B52">
                              <w:rPr>
                                <w:rFonts w:hint="eastAsia"/>
                                <w:u w:val="single"/>
                                <w:lang w:eastAsia="ja-JP"/>
                              </w:rPr>
                              <w:t>RAN4 #AH</w:t>
                            </w:r>
                            <w:r w:rsidRPr="00097B52">
                              <w:rPr>
                                <w:u w:val="single"/>
                                <w:lang w:eastAsia="ja-JP"/>
                              </w:rPr>
                              <w:t>1807</w:t>
                            </w:r>
                          </w:p>
                          <w:p w14:paraId="18390FA6" w14:textId="5B3C0BD3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 xml:space="preserve">Low speed: </w:t>
                            </w:r>
                          </w:p>
                          <w:p w14:paraId="6019FF49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TDD </w:t>
                            </w:r>
                            <w:r w:rsidRPr="0085170E">
                              <w:t>10Hz (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3k</w:t>
                            </w:r>
                            <w:r w:rsidRPr="0085170E">
                              <w:t>m/h)</w:t>
                            </w:r>
                          </w:p>
                          <w:p w14:paraId="60638542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[FDD 5Hz (3km/h)]</w:t>
                            </w:r>
                          </w:p>
                          <w:p w14:paraId="64FC2AD6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>Medium speed: 100Hz (30km/h)</w:t>
                            </w:r>
                          </w:p>
                          <w:p w14:paraId="3904493B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 xml:space="preserve">High Speed: 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400Hz</w:t>
                            </w:r>
                            <w:r w:rsidRPr="0085170E">
                              <w:t xml:space="preserve"> (120km/h)</w:t>
                            </w:r>
                          </w:p>
                          <w:p w14:paraId="747A2F14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1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t>High speed train scenarios: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E6CF985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FFS maximum Doppler shift</w:t>
                            </w:r>
                          </w:p>
                          <w:p w14:paraId="05AD227C" w14:textId="77777777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lang w:eastAsia="zh-CN"/>
                              </w:rPr>
                              <w:t>N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eed </w:t>
                            </w:r>
                            <w:r w:rsidRPr="0085170E">
                              <w:rPr>
                                <w:lang w:eastAsia="zh-CN"/>
                              </w:rPr>
                              <w:t>further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 discussion on the channel model</w:t>
                            </w:r>
                          </w:p>
                          <w:p w14:paraId="5E10A73E" w14:textId="713FE0BD" w:rsidR="00184EFC" w:rsidRPr="0085170E" w:rsidRDefault="00184EFC" w:rsidP="0085170E">
                            <w:pPr>
                              <w:pStyle w:val="afc"/>
                              <w:numPr>
                                <w:ilvl w:val="2"/>
                                <w:numId w:val="39"/>
                              </w:numPr>
                              <w:spacing w:after="100" w:afterAutospacing="1"/>
                              <w:contextualSpacing w:val="0"/>
                              <w:textAlignment w:val="auto"/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>FFS SCS and CP length for high speed performance requirements</w:t>
                            </w:r>
                          </w:p>
                          <w:p w14:paraId="3A9DA214" w14:textId="5BD0230B" w:rsidR="00097B52" w:rsidRPr="0085170E" w:rsidRDefault="00097B52" w:rsidP="0085170E">
                            <w:pPr>
                              <w:spacing w:after="100" w:afterAutospacing="1"/>
                              <w:rPr>
                                <w:u w:val="single"/>
                              </w:rPr>
                            </w:pPr>
                            <w:r w:rsidRPr="0085170E">
                              <w:rPr>
                                <w:u w:val="single"/>
                              </w:rPr>
                              <w:t>RAN4 #88</w:t>
                            </w:r>
                          </w:p>
                          <w:p w14:paraId="6E3FA680" w14:textId="77777777" w:rsidR="00097B52" w:rsidRPr="0085170E" w:rsidRDefault="00097B52" w:rsidP="0085170E">
                            <w:pPr>
                              <w:spacing w:after="100" w:afterAutospacing="1"/>
                              <w:rPr>
                                <w:lang w:eastAsia="zh-CN"/>
                              </w:rPr>
                            </w:pP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Agreement: </w:t>
                            </w:r>
                            <w:r w:rsidRPr="0085170E">
                              <w:rPr>
                                <w:lang w:eastAsia="zh-CN"/>
                              </w:rPr>
                              <w:t>Use HST model as described on section B3 TS36.101 for FR1 for initial simulation purposes (max Doppler shift specified in table)</w:t>
                            </w:r>
                          </w:p>
                          <w:p w14:paraId="1AE36D32" w14:textId="77777777" w:rsidR="00097B52" w:rsidRPr="0085170E" w:rsidRDefault="00097B52" w:rsidP="0085170E">
                            <w:pPr>
                              <w:pStyle w:val="afc"/>
                              <w:numPr>
                                <w:ilvl w:val="1"/>
                                <w:numId w:val="42"/>
                              </w:numPr>
                              <w:spacing w:after="100" w:afterAutospacing="1"/>
                              <w:contextualSpacing w:val="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85170E">
                              <w:rPr>
                                <w:lang w:eastAsia="zh-CN"/>
                              </w:rPr>
                              <w:t>FFS introduction of new requirements</w:t>
                            </w:r>
                          </w:p>
                          <w:p w14:paraId="21E0D1D6" w14:textId="06DA77BB" w:rsidR="00097B52" w:rsidRPr="0085170E" w:rsidRDefault="00097B52" w:rsidP="0085170E">
                            <w:pPr>
                              <w:pStyle w:val="afc"/>
                              <w:numPr>
                                <w:ilvl w:val="1"/>
                                <w:numId w:val="42"/>
                              </w:numPr>
                              <w:spacing w:after="100" w:afterAutospacing="1"/>
                              <w:contextualSpacing w:val="0"/>
                              <w:textAlignment w:val="auto"/>
                              <w:rPr>
                                <w:lang w:eastAsia="zh-CN"/>
                              </w:rPr>
                            </w:pPr>
                            <w:r w:rsidRPr="0085170E">
                              <w:rPr>
                                <w:lang w:eastAsia="zh-CN"/>
                              </w:rPr>
                              <w:t xml:space="preserve">This topic will be discussed in agenda for PDSCH demodulation 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and </w:t>
                            </w:r>
                            <w:r w:rsidRPr="0085170E">
                              <w:rPr>
                                <w:lang w:eastAsia="zh-CN"/>
                              </w:rPr>
                              <w:t>other</w:t>
                            </w:r>
                            <w:r w:rsidRPr="0085170E">
                              <w:rPr>
                                <w:rFonts w:hint="eastAsia"/>
                                <w:lang w:eastAsia="zh-CN"/>
                              </w:rPr>
                              <w:t xml:space="preserve"> related agendas </w:t>
                            </w:r>
                            <w:r w:rsidRPr="0085170E">
                              <w:rPr>
                                <w:lang w:eastAsia="zh-CN"/>
                              </w:rPr>
                              <w:t>in the next meeting.</w:t>
                            </w:r>
                          </w:p>
                          <w:p w14:paraId="062FE3C7" w14:textId="2B433BF5" w:rsidR="0085170E" w:rsidRPr="0085170E" w:rsidRDefault="0085170E" w:rsidP="0085170E">
                            <w:pPr>
                              <w:spacing w:after="100" w:afterAutospacing="1"/>
                              <w:rPr>
                                <w:rFonts w:eastAsiaTheme="minorEastAsia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85170E">
                              <w:rPr>
                                <w:rFonts w:eastAsia="DengXian"/>
                                <w:u w:val="single"/>
                                <w:lang w:eastAsia="zh-CN"/>
                              </w:rPr>
                              <w:t>RAN #8</w:t>
                            </w:r>
                            <w:r>
                              <w:rPr>
                                <w:rFonts w:eastAsiaTheme="minorEastAsia"/>
                                <w:u w:val="single"/>
                                <w:lang w:eastAsia="ja-JP"/>
                              </w:rPr>
                              <w:t>1</w:t>
                            </w:r>
                          </w:p>
                          <w:p w14:paraId="7961573D" w14:textId="265CAEA8" w:rsidR="0085170E" w:rsidRPr="0085170E" w:rsidRDefault="0085170E" w:rsidP="0085170E">
                            <w:pPr>
                              <w:spacing w:after="100" w:afterAutospacing="1"/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51837">
                              <w:rPr>
                                <w:rFonts w:hint="eastAsia"/>
                              </w:rPr>
                              <w:t>The UE and BS demodulation performance requirements under HST scenarios are treated in TEI15 after December 201</w:t>
                            </w:r>
                            <w:r>
                              <w:rPr>
                                <w:rFonts w:hint="eastAsia"/>
                              </w:rPr>
                              <w:t>8</w:t>
                            </w:r>
                            <w:r w:rsidRPr="00351837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0C0E3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299E75C5" w14:textId="3C5B492F" w:rsidR="00097B52" w:rsidRPr="00097B52" w:rsidRDefault="00097B52" w:rsidP="0085170E">
                      <w:pPr>
                        <w:spacing w:after="100" w:afterAutospacing="1"/>
                        <w:rPr>
                          <w:u w:val="single"/>
                          <w:lang w:eastAsia="ja-JP"/>
                        </w:rPr>
                      </w:pPr>
                      <w:r w:rsidRPr="00097B52">
                        <w:rPr>
                          <w:rFonts w:hint="eastAsia"/>
                          <w:u w:val="single"/>
                          <w:lang w:eastAsia="ja-JP"/>
                        </w:rPr>
                        <w:t>RAN4 #AH</w:t>
                      </w:r>
                      <w:r w:rsidRPr="00097B52">
                        <w:rPr>
                          <w:u w:val="single"/>
                          <w:lang w:eastAsia="ja-JP"/>
                        </w:rPr>
                        <w:t>1807</w:t>
                      </w:r>
                    </w:p>
                    <w:p w14:paraId="18390FA6" w14:textId="5B3C0BD3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 xml:space="preserve">Low speed: </w:t>
                      </w:r>
                    </w:p>
                    <w:p w14:paraId="6019FF49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 xml:space="preserve">TDD </w:t>
                      </w:r>
                      <w:r w:rsidRPr="0085170E">
                        <w:t>10Hz (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>3k</w:t>
                      </w:r>
                      <w:r w:rsidRPr="0085170E">
                        <w:t>m/h)</w:t>
                      </w:r>
                    </w:p>
                    <w:p w14:paraId="60638542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>[FDD 5Hz (3km/h)]</w:t>
                      </w:r>
                    </w:p>
                    <w:p w14:paraId="64FC2AD6" w14:textId="77777777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>Medium speed: 100Hz (30km/h)</w:t>
                      </w:r>
                    </w:p>
                    <w:p w14:paraId="3904493B" w14:textId="77777777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 xml:space="preserve">High Speed: 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>400Hz</w:t>
                      </w:r>
                      <w:r w:rsidRPr="0085170E">
                        <w:t xml:space="preserve"> (120km/h)</w:t>
                      </w:r>
                    </w:p>
                    <w:p w14:paraId="747A2F14" w14:textId="77777777" w:rsidR="00184EFC" w:rsidRPr="0085170E" w:rsidRDefault="00184EFC" w:rsidP="0085170E">
                      <w:pPr>
                        <w:pStyle w:val="afc"/>
                        <w:numPr>
                          <w:ilvl w:val="1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t>High speed train scenarios: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 w14:paraId="0E6CF985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>FFS maximum Doppler shift</w:t>
                      </w:r>
                    </w:p>
                    <w:p w14:paraId="05AD227C" w14:textId="77777777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lang w:eastAsia="zh-CN"/>
                        </w:rPr>
                        <w:t>N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eed </w:t>
                      </w:r>
                      <w:r w:rsidRPr="0085170E">
                        <w:rPr>
                          <w:lang w:eastAsia="zh-CN"/>
                        </w:rPr>
                        <w:t>further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 discussion on the channel model</w:t>
                      </w:r>
                    </w:p>
                    <w:p w14:paraId="5E10A73E" w14:textId="713FE0BD" w:rsidR="00184EFC" w:rsidRPr="0085170E" w:rsidRDefault="00184EFC" w:rsidP="0085170E">
                      <w:pPr>
                        <w:pStyle w:val="afc"/>
                        <w:numPr>
                          <w:ilvl w:val="2"/>
                          <w:numId w:val="39"/>
                        </w:numPr>
                        <w:spacing w:after="100" w:afterAutospacing="1"/>
                        <w:contextualSpacing w:val="0"/>
                        <w:textAlignment w:val="auto"/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>FFS SCS and CP length for high speed performance requirements</w:t>
                      </w:r>
                    </w:p>
                    <w:p w14:paraId="3A9DA214" w14:textId="5BD0230B" w:rsidR="00097B52" w:rsidRPr="0085170E" w:rsidRDefault="00097B52" w:rsidP="0085170E">
                      <w:pPr>
                        <w:spacing w:after="100" w:afterAutospacing="1"/>
                        <w:rPr>
                          <w:u w:val="single"/>
                        </w:rPr>
                      </w:pPr>
                      <w:r w:rsidRPr="0085170E">
                        <w:rPr>
                          <w:u w:val="single"/>
                        </w:rPr>
                        <w:t>RAN4 #88</w:t>
                      </w:r>
                    </w:p>
                    <w:p w14:paraId="6E3FA680" w14:textId="77777777" w:rsidR="00097B52" w:rsidRPr="0085170E" w:rsidRDefault="00097B52" w:rsidP="0085170E">
                      <w:pPr>
                        <w:spacing w:after="100" w:afterAutospacing="1"/>
                        <w:rPr>
                          <w:lang w:eastAsia="zh-CN"/>
                        </w:rPr>
                      </w:pPr>
                      <w:r w:rsidRPr="0085170E">
                        <w:rPr>
                          <w:rFonts w:hint="eastAsia"/>
                          <w:lang w:eastAsia="zh-CN"/>
                        </w:rPr>
                        <w:t xml:space="preserve">Agreement: </w:t>
                      </w:r>
                      <w:r w:rsidRPr="0085170E">
                        <w:rPr>
                          <w:lang w:eastAsia="zh-CN"/>
                        </w:rPr>
                        <w:t>Use HST model as described on section B3 TS36.101 for FR1 for initial simulation purposes (max Doppler shift specified in table)</w:t>
                      </w:r>
                    </w:p>
                    <w:p w14:paraId="1AE36D32" w14:textId="77777777" w:rsidR="00097B52" w:rsidRPr="0085170E" w:rsidRDefault="00097B52" w:rsidP="0085170E">
                      <w:pPr>
                        <w:pStyle w:val="afc"/>
                        <w:numPr>
                          <w:ilvl w:val="1"/>
                          <w:numId w:val="42"/>
                        </w:numPr>
                        <w:spacing w:after="100" w:afterAutospacing="1"/>
                        <w:contextualSpacing w:val="0"/>
                        <w:textAlignment w:val="auto"/>
                        <w:rPr>
                          <w:lang w:eastAsia="zh-CN"/>
                        </w:rPr>
                      </w:pPr>
                      <w:r w:rsidRPr="0085170E">
                        <w:rPr>
                          <w:lang w:eastAsia="zh-CN"/>
                        </w:rPr>
                        <w:t>FFS introduction of new requirements</w:t>
                      </w:r>
                    </w:p>
                    <w:p w14:paraId="21E0D1D6" w14:textId="06DA77BB" w:rsidR="00097B52" w:rsidRPr="0085170E" w:rsidRDefault="00097B52" w:rsidP="0085170E">
                      <w:pPr>
                        <w:pStyle w:val="afc"/>
                        <w:numPr>
                          <w:ilvl w:val="1"/>
                          <w:numId w:val="42"/>
                        </w:numPr>
                        <w:spacing w:after="100" w:afterAutospacing="1"/>
                        <w:contextualSpacing w:val="0"/>
                        <w:textAlignment w:val="auto"/>
                        <w:rPr>
                          <w:lang w:eastAsia="zh-CN"/>
                        </w:rPr>
                      </w:pPr>
                      <w:r w:rsidRPr="0085170E">
                        <w:rPr>
                          <w:lang w:eastAsia="zh-CN"/>
                        </w:rPr>
                        <w:t xml:space="preserve">This topic will be discussed in agenda for PDSCH demodulation 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and </w:t>
                      </w:r>
                      <w:r w:rsidRPr="0085170E">
                        <w:rPr>
                          <w:lang w:eastAsia="zh-CN"/>
                        </w:rPr>
                        <w:t>other</w:t>
                      </w:r>
                      <w:r w:rsidRPr="0085170E">
                        <w:rPr>
                          <w:rFonts w:hint="eastAsia"/>
                          <w:lang w:eastAsia="zh-CN"/>
                        </w:rPr>
                        <w:t xml:space="preserve"> related agendas </w:t>
                      </w:r>
                      <w:r w:rsidRPr="0085170E">
                        <w:rPr>
                          <w:lang w:eastAsia="zh-CN"/>
                        </w:rPr>
                        <w:t>in the next meeting.</w:t>
                      </w:r>
                    </w:p>
                    <w:p w14:paraId="062FE3C7" w14:textId="2B433BF5" w:rsidR="0085170E" w:rsidRPr="0085170E" w:rsidRDefault="0085170E" w:rsidP="0085170E">
                      <w:pPr>
                        <w:spacing w:after="100" w:afterAutospacing="1"/>
                        <w:rPr>
                          <w:rFonts w:eastAsiaTheme="minorEastAsia" w:hint="eastAsia"/>
                          <w:highlight w:val="green"/>
                          <w:u w:val="single"/>
                          <w:lang w:eastAsia="ja-JP"/>
                        </w:rPr>
                      </w:pPr>
                      <w:r w:rsidRPr="0085170E">
                        <w:rPr>
                          <w:rFonts w:eastAsia="DengXian"/>
                          <w:u w:val="single"/>
                          <w:lang w:eastAsia="zh-CN"/>
                        </w:rPr>
                        <w:t>RAN #8</w:t>
                      </w:r>
                      <w:r>
                        <w:rPr>
                          <w:rFonts w:eastAsiaTheme="minorEastAsia"/>
                          <w:u w:val="single"/>
                          <w:lang w:eastAsia="ja-JP"/>
                        </w:rPr>
                        <w:t>1</w:t>
                      </w:r>
                    </w:p>
                    <w:p w14:paraId="7961573D" w14:textId="265CAEA8" w:rsidR="0085170E" w:rsidRPr="0085170E" w:rsidRDefault="0085170E" w:rsidP="0085170E">
                      <w:pPr>
                        <w:spacing w:after="100" w:afterAutospacing="1"/>
                        <w:rPr>
                          <w:rFonts w:eastAsia="DengXian" w:hint="eastAsia"/>
                          <w:highlight w:val="green"/>
                          <w:lang w:eastAsia="zh-CN"/>
                        </w:rPr>
                      </w:pPr>
                      <w:r w:rsidRPr="00351837">
                        <w:rPr>
                          <w:rFonts w:hint="eastAsia"/>
                        </w:rPr>
                        <w:t>The UE and BS demodulation performance requirements under HST scenarios are treated in TEI15 after December 201</w:t>
                      </w:r>
                      <w:r>
                        <w:rPr>
                          <w:rFonts w:hint="eastAsia"/>
                        </w:rPr>
                        <w:t>8</w:t>
                      </w:r>
                      <w:r w:rsidRPr="00351837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48924A" w14:textId="73CAB72A" w:rsidR="00F10A2D" w:rsidRPr="00EA6691" w:rsidRDefault="00556E1D" w:rsidP="006B4546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 xml:space="preserve">2. </w:t>
      </w:r>
      <w:r w:rsidR="00781288" w:rsidRPr="00EA6691">
        <w:rPr>
          <w:rFonts w:hint="eastAsia"/>
          <w:lang w:eastAsia="ja-JP"/>
        </w:rPr>
        <w:t>Discussion</w:t>
      </w:r>
    </w:p>
    <w:p w14:paraId="1A57ADE7" w14:textId="36690FF4" w:rsidR="00097B52" w:rsidRPr="00EA6691" w:rsidRDefault="00097B52" w:rsidP="00CA253A">
      <w:pPr>
        <w:spacing w:after="0"/>
        <w:jc w:val="both"/>
        <w:rPr>
          <w:lang w:eastAsia="ja-JP"/>
        </w:rPr>
      </w:pPr>
      <w:r w:rsidRPr="00EA6691">
        <w:rPr>
          <w:lang w:eastAsia="ja-JP"/>
        </w:rPr>
        <w:t xml:space="preserve">In Japan, high speed trains (Shinkansen) have been deployed since 1964. It spreads all across in Japan and is still being expanded in the areas, where it is </w:t>
      </w:r>
      <w:r w:rsidR="00274DB5" w:rsidRPr="00EA6691">
        <w:rPr>
          <w:lang w:eastAsia="ja-JP"/>
        </w:rPr>
        <w:t xml:space="preserve">currently </w:t>
      </w:r>
      <w:r w:rsidRPr="00EA6691">
        <w:rPr>
          <w:lang w:eastAsia="ja-JP"/>
        </w:rPr>
        <w:t xml:space="preserve">not available. Shinkansen is used by more than 350 million people per year and very common as a Japanese long-range transportation. </w:t>
      </w:r>
      <w:r w:rsidR="00274DB5" w:rsidRPr="00EA6691">
        <w:rPr>
          <w:lang w:eastAsia="ja-JP"/>
        </w:rPr>
        <w:t>In addition</w:t>
      </w:r>
      <w:r w:rsidRPr="00EA6691">
        <w:rPr>
          <w:lang w:eastAsia="ja-JP"/>
        </w:rPr>
        <w:t xml:space="preserve">, maglev </w:t>
      </w:r>
      <w:r w:rsidR="00274DB5" w:rsidRPr="00EA6691">
        <w:rPr>
          <w:lang w:eastAsia="ja-JP"/>
        </w:rPr>
        <w:t xml:space="preserve">is under construction targeting commercial launch </w:t>
      </w:r>
      <w:r w:rsidRPr="00EA6691">
        <w:rPr>
          <w:lang w:eastAsia="ja-JP"/>
        </w:rPr>
        <w:t xml:space="preserve">in 2027, where the maximum operation speed can reach up to 500 km/h. This kind of high-speed transportation system is </w:t>
      </w:r>
      <w:r w:rsidR="00EB5CED" w:rsidRPr="00EA6691">
        <w:rPr>
          <w:rFonts w:hint="eastAsia"/>
          <w:lang w:eastAsia="ja-JP"/>
        </w:rPr>
        <w:t>c</w:t>
      </w:r>
      <w:r w:rsidR="00EB5CED" w:rsidRPr="00EA6691">
        <w:rPr>
          <w:lang w:eastAsia="ja-JP"/>
        </w:rPr>
        <w:t xml:space="preserve">urrently </w:t>
      </w:r>
      <w:r w:rsidRPr="00EA6691">
        <w:rPr>
          <w:lang w:eastAsia="ja-JP"/>
        </w:rPr>
        <w:t>very common all around the world, e.g., China, Europe, Korea, etc., and it is very important that we make the cellular coverage for the passengers in the high-speed trains</w:t>
      </w:r>
      <w:r w:rsidR="00EB5CED" w:rsidRPr="00EA6691">
        <w:rPr>
          <w:lang w:eastAsia="ja-JP"/>
        </w:rPr>
        <w:t>, especially for FR1</w:t>
      </w:r>
      <w:r w:rsidRPr="00EA6691">
        <w:rPr>
          <w:lang w:eastAsia="ja-JP"/>
        </w:rPr>
        <w:t xml:space="preserve">. </w:t>
      </w:r>
    </w:p>
    <w:p w14:paraId="4F803987" w14:textId="1B99FE15" w:rsidR="00EB5CED" w:rsidRPr="00EA6691" w:rsidRDefault="00097B52" w:rsidP="0085170E">
      <w:pPr>
        <w:spacing w:beforeLines="50" w:before="120" w:after="0"/>
        <w:ind w:firstLineChars="200" w:firstLine="400"/>
        <w:jc w:val="both"/>
        <w:rPr>
          <w:lang w:eastAsia="ja-JP"/>
        </w:rPr>
      </w:pPr>
      <w:r w:rsidRPr="00EA6691">
        <w:rPr>
          <w:lang w:eastAsia="ja-JP"/>
        </w:rPr>
        <w:t xml:space="preserve">In Rel. 8 LTE, two types of high-speed tests were introduced for </w:t>
      </w:r>
      <w:r w:rsidR="00EA6691" w:rsidRPr="00EA6691">
        <w:rPr>
          <w:rFonts w:hint="eastAsia"/>
          <w:lang w:eastAsia="ja-JP"/>
        </w:rPr>
        <w:t>normal PDSCH</w:t>
      </w:r>
      <w:r w:rsidRPr="00EA6691">
        <w:rPr>
          <w:lang w:eastAsia="ja-JP"/>
        </w:rPr>
        <w:t xml:space="preserve"> demodulation that are high Doppler </w:t>
      </w:r>
      <w:r w:rsidR="00274DB5" w:rsidRPr="00EA6691">
        <w:rPr>
          <w:lang w:eastAsia="ja-JP"/>
        </w:rPr>
        <w:t xml:space="preserve">test </w:t>
      </w:r>
      <w:r w:rsidRPr="00EA6691">
        <w:rPr>
          <w:lang w:eastAsia="ja-JP"/>
        </w:rPr>
        <w:t xml:space="preserve">and high-speed train </w:t>
      </w:r>
      <w:r w:rsidR="00274DB5" w:rsidRPr="00EA6691">
        <w:rPr>
          <w:lang w:eastAsia="ja-JP"/>
        </w:rPr>
        <w:t>(HST) test</w:t>
      </w:r>
      <w:r w:rsidRPr="00EA6691">
        <w:rPr>
          <w:lang w:eastAsia="ja-JP"/>
        </w:rPr>
        <w:t xml:space="preserve">. The high Doppler test is introduced to </w:t>
      </w:r>
      <w:r w:rsidR="00274DB5" w:rsidRPr="00EA6691">
        <w:rPr>
          <w:lang w:eastAsia="ja-JP"/>
        </w:rPr>
        <w:t>verify</w:t>
      </w:r>
      <w:r w:rsidRPr="00EA6691">
        <w:rPr>
          <w:lang w:eastAsia="ja-JP"/>
        </w:rPr>
        <w:t xml:space="preserve"> UE tracking accuracy for high channel variation such as channel estimation algorithm, etc. </w:t>
      </w:r>
      <w:r w:rsidR="00274DB5" w:rsidRPr="00EA6691">
        <w:rPr>
          <w:lang w:eastAsia="ja-JP"/>
        </w:rPr>
        <w:t xml:space="preserve">On the other hand, Fig. 1 </w:t>
      </w:r>
      <w:r w:rsidR="00EB5CED" w:rsidRPr="00EA6691">
        <w:rPr>
          <w:lang w:eastAsia="ja-JP"/>
        </w:rPr>
        <w:t>and Table I show</w:t>
      </w:r>
      <w:r w:rsidR="00274DB5" w:rsidRPr="00EA6691">
        <w:rPr>
          <w:lang w:eastAsia="ja-JP"/>
        </w:rPr>
        <w:t xml:space="preserve"> </w:t>
      </w:r>
      <w:r w:rsidR="00EB5CED" w:rsidRPr="00EA6691">
        <w:rPr>
          <w:lang w:eastAsia="ja-JP"/>
        </w:rPr>
        <w:t xml:space="preserve">an </w:t>
      </w:r>
      <w:r w:rsidR="00274DB5" w:rsidRPr="00EA6691">
        <w:rPr>
          <w:lang w:eastAsia="ja-JP"/>
        </w:rPr>
        <w:t xml:space="preserve">image of high-speed train test scenarios </w:t>
      </w:r>
      <w:r w:rsidR="00EB5CED" w:rsidRPr="00EA6691">
        <w:rPr>
          <w:lang w:eastAsia="ja-JP"/>
        </w:rPr>
        <w:t xml:space="preserve">and parameters </w:t>
      </w:r>
      <w:r w:rsidR="00274DB5" w:rsidRPr="00EA6691">
        <w:rPr>
          <w:lang w:eastAsia="ja-JP"/>
        </w:rPr>
        <w:t>supported for Rel. 8 LTE</w:t>
      </w:r>
      <w:r w:rsidR="00EB5CED" w:rsidRPr="00EA6691">
        <w:rPr>
          <w:lang w:eastAsia="ja-JP"/>
        </w:rPr>
        <w:t>, respectively</w:t>
      </w:r>
      <w:r w:rsidR="00274DB5" w:rsidRPr="00EA6691">
        <w:rPr>
          <w:lang w:eastAsia="ja-JP"/>
        </w:rPr>
        <w:t xml:space="preserve">. In this scenario, </w:t>
      </w:r>
      <w:r w:rsidRPr="00EA6691">
        <w:rPr>
          <w:lang w:eastAsia="ja-JP"/>
        </w:rPr>
        <w:t>Doppler shift</w:t>
      </w:r>
      <w:r w:rsidR="00EB5CED" w:rsidRPr="00EA6691">
        <w:rPr>
          <w:lang w:eastAsia="ja-JP"/>
        </w:rPr>
        <w:t xml:space="preserve"> is variated when UE passes</w:t>
      </w:r>
      <w:r w:rsidR="00274DB5" w:rsidRPr="00EA6691">
        <w:rPr>
          <w:lang w:eastAsia="ja-JP"/>
        </w:rPr>
        <w:t xml:space="preserve"> in front of the BS that is indicated in blue cross in the figure</w:t>
      </w:r>
      <w:r w:rsidRPr="00EA6691">
        <w:rPr>
          <w:lang w:eastAsia="ja-JP"/>
        </w:rPr>
        <w:t xml:space="preserve">. </w:t>
      </w:r>
      <w:r w:rsidR="00EB5CED" w:rsidRPr="00EA6691">
        <w:rPr>
          <w:lang w:eastAsia="ja-JP"/>
        </w:rPr>
        <w:br w:type="page"/>
      </w:r>
    </w:p>
    <w:p w14:paraId="77554607" w14:textId="0705B3CB" w:rsidR="00EB5CED" w:rsidRPr="00EA6691" w:rsidRDefault="00EA6691" w:rsidP="00EB5CED">
      <w:pPr>
        <w:spacing w:after="0"/>
        <w:jc w:val="both"/>
        <w:rPr>
          <w:b/>
          <w:lang w:eastAsia="ja-JP"/>
        </w:rPr>
      </w:pPr>
      <w:r w:rsidRPr="00EA6691">
        <w:rPr>
          <w:rFonts w:hint="eastAsia"/>
          <w:b/>
          <w:lang w:eastAsia="ja-JP"/>
        </w:rPr>
        <w:lastRenderedPageBreak/>
        <w:t>Observation</w:t>
      </w:r>
      <w:r w:rsidR="00EB5CED" w:rsidRPr="00EA6691">
        <w:rPr>
          <w:rFonts w:hint="eastAsia"/>
          <w:b/>
          <w:lang w:eastAsia="ja-JP"/>
        </w:rPr>
        <w:t xml:space="preserve">: </w:t>
      </w:r>
      <w:r w:rsidR="00EB5CED" w:rsidRPr="00EA6691">
        <w:rPr>
          <w:b/>
          <w:lang w:eastAsia="ja-JP"/>
        </w:rPr>
        <w:t xml:space="preserve">Rel. 8 </w:t>
      </w:r>
      <w:r w:rsidR="00EB5CED" w:rsidRPr="00EA6691">
        <w:rPr>
          <w:rFonts w:hint="eastAsia"/>
          <w:b/>
          <w:lang w:eastAsia="ja-JP"/>
        </w:rPr>
        <w:t xml:space="preserve">LTE </w:t>
      </w:r>
      <w:r w:rsidR="00EB5CED" w:rsidRPr="00EA6691">
        <w:rPr>
          <w:b/>
          <w:lang w:eastAsia="ja-JP"/>
        </w:rPr>
        <w:t>high-speed</w:t>
      </w:r>
      <w:r w:rsidR="00EB5CED" w:rsidRPr="00EA6691">
        <w:rPr>
          <w:rFonts w:hint="eastAsia"/>
          <w:b/>
          <w:lang w:eastAsia="ja-JP"/>
        </w:rPr>
        <w:t xml:space="preserve"> test</w:t>
      </w:r>
      <w:r w:rsidR="00EB5CED" w:rsidRPr="00EA6691">
        <w:rPr>
          <w:b/>
          <w:lang w:eastAsia="ja-JP"/>
        </w:rPr>
        <w:t>s are composed of followings.</w:t>
      </w:r>
    </w:p>
    <w:p w14:paraId="3B568756" w14:textId="77777777" w:rsidR="00EB5CED" w:rsidRPr="00EA6691" w:rsidRDefault="00EB5CED" w:rsidP="00EB5CED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>High Doppler test to verify normal demodulation test</w:t>
      </w:r>
    </w:p>
    <w:p w14:paraId="7C71F46D" w14:textId="7D5B3BBC" w:rsidR="00EB5CED" w:rsidRPr="00EA6691" w:rsidRDefault="00EB5CED" w:rsidP="00EB5CED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 xml:space="preserve">HST test to verify tracking performance of quick </w:t>
      </w:r>
      <w:r w:rsidR="00F81BB6" w:rsidRPr="00EA6691">
        <w:rPr>
          <w:rFonts w:hint="eastAsia"/>
          <w:b/>
          <w:lang w:eastAsia="ja-JP"/>
        </w:rPr>
        <w:t xml:space="preserve">variation of </w:t>
      </w:r>
      <w:r w:rsidRPr="00EA6691">
        <w:rPr>
          <w:b/>
          <w:lang w:eastAsia="ja-JP"/>
        </w:rPr>
        <w:t>Doppler shift</w:t>
      </w:r>
      <w:r w:rsidRPr="00EA6691">
        <w:rPr>
          <w:rFonts w:hint="eastAsia"/>
          <w:b/>
          <w:lang w:eastAsia="ja-JP"/>
        </w:rPr>
        <w:t xml:space="preserve"> </w:t>
      </w:r>
    </w:p>
    <w:p w14:paraId="4B51496E" w14:textId="49AE317E" w:rsidR="00097B52" w:rsidRPr="00EA6691" w:rsidRDefault="00097B52" w:rsidP="00CA253A">
      <w:pPr>
        <w:spacing w:after="0"/>
        <w:jc w:val="both"/>
        <w:rPr>
          <w:lang w:eastAsia="ja-JP"/>
        </w:rPr>
      </w:pPr>
    </w:p>
    <w:p w14:paraId="3AAD956D" w14:textId="77777777" w:rsidR="00EB5CED" w:rsidRPr="00EA6691" w:rsidRDefault="00EB5CED" w:rsidP="00CA253A">
      <w:pPr>
        <w:spacing w:after="0"/>
        <w:jc w:val="both"/>
        <w:rPr>
          <w:lang w:eastAsia="ja-JP"/>
        </w:rPr>
      </w:pPr>
    </w:p>
    <w:p w14:paraId="400E19E4" w14:textId="0B1EA506" w:rsidR="00274DB5" w:rsidRPr="00EA6691" w:rsidRDefault="00EB5CED" w:rsidP="00274DB5">
      <w:pPr>
        <w:spacing w:after="0"/>
        <w:jc w:val="center"/>
        <w:rPr>
          <w:lang w:eastAsia="ja-JP"/>
        </w:rPr>
      </w:pPr>
      <w:r w:rsidRPr="00EA6691">
        <w:rPr>
          <w:noProof/>
          <w:lang w:val="en-US" w:eastAsia="ja-JP"/>
        </w:rPr>
        <w:drawing>
          <wp:inline distT="0" distB="0" distL="0" distR="0" wp14:anchorId="3BBA23F0" wp14:editId="091F0B68">
            <wp:extent cx="4808202" cy="127906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210" cy="128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AC467" w14:textId="7DD89441" w:rsidR="00274DB5" w:rsidRPr="00EA6691" w:rsidRDefault="00274DB5" w:rsidP="00274DB5">
      <w:pPr>
        <w:spacing w:after="0"/>
        <w:jc w:val="center"/>
        <w:rPr>
          <w:lang w:eastAsia="ja-JP"/>
        </w:rPr>
      </w:pPr>
      <w:r w:rsidRPr="00EA6691">
        <w:rPr>
          <w:rFonts w:hint="eastAsia"/>
          <w:lang w:eastAsia="ja-JP"/>
        </w:rPr>
        <w:t>Figure 1: High-speed train scenario</w:t>
      </w:r>
    </w:p>
    <w:p w14:paraId="43133B42" w14:textId="209D5727" w:rsidR="00EB5CED" w:rsidRPr="00EA6691" w:rsidRDefault="00EB5CED" w:rsidP="00EB5CED">
      <w:pPr>
        <w:spacing w:beforeLines="100" w:before="240" w:afterLines="50" w:after="120"/>
        <w:jc w:val="center"/>
        <w:rPr>
          <w:lang w:eastAsia="ja-JP"/>
        </w:rPr>
      </w:pPr>
      <w:r w:rsidRPr="00EA6691">
        <w:rPr>
          <w:lang w:eastAsia="ja-JP"/>
        </w:rPr>
        <w:t>Table I: Parameters for HST scenarios for Rel. 8 LTE</w:t>
      </w:r>
    </w:p>
    <w:p w14:paraId="74F1A480" w14:textId="452C1E36" w:rsidR="00EB5CED" w:rsidRPr="00EA6691" w:rsidRDefault="00EB5CED" w:rsidP="00EB5CED">
      <w:pPr>
        <w:spacing w:after="0"/>
        <w:jc w:val="center"/>
        <w:rPr>
          <w:lang w:eastAsia="ja-JP"/>
        </w:rPr>
      </w:pPr>
      <w:r w:rsidRPr="00EA6691">
        <w:rPr>
          <w:noProof/>
          <w:lang w:val="en-US" w:eastAsia="ja-JP"/>
        </w:rPr>
        <w:drawing>
          <wp:inline distT="0" distB="0" distL="0" distR="0" wp14:anchorId="7781BF48" wp14:editId="79682075">
            <wp:extent cx="2042556" cy="112710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841" cy="1135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71466" w14:textId="77777777" w:rsidR="00EB5CED" w:rsidRPr="00EA6691" w:rsidRDefault="00EB5CED" w:rsidP="00CA253A">
      <w:pPr>
        <w:spacing w:after="0"/>
        <w:jc w:val="both"/>
        <w:rPr>
          <w:lang w:eastAsia="ja-JP"/>
        </w:rPr>
      </w:pPr>
    </w:p>
    <w:p w14:paraId="66A9914D" w14:textId="5D22231E" w:rsidR="00EB5CED" w:rsidRPr="00EA6691" w:rsidRDefault="00EB5CED" w:rsidP="00CA253A">
      <w:pPr>
        <w:spacing w:after="0"/>
        <w:jc w:val="both"/>
        <w:rPr>
          <w:lang w:eastAsia="ja-JP"/>
        </w:rPr>
      </w:pPr>
      <w:r w:rsidRPr="00EA6691">
        <w:rPr>
          <w:lang w:eastAsia="ja-JP"/>
        </w:rPr>
        <w:t xml:space="preserve">It is very important that NR UEs pass the requirements for HST scenario with the similar level. </w:t>
      </w:r>
      <w:r w:rsidR="000A5EF9" w:rsidRPr="00EA6691">
        <w:rPr>
          <w:lang w:eastAsia="ja-JP"/>
        </w:rPr>
        <w:t>Otherwise, high speed support for Rel. 1</w:t>
      </w:r>
      <w:r w:rsidRPr="00EA6691">
        <w:rPr>
          <w:lang w:eastAsia="ja-JP"/>
        </w:rPr>
        <w:t>5</w:t>
      </w:r>
      <w:r w:rsidR="000A5EF9" w:rsidRPr="00EA6691">
        <w:rPr>
          <w:lang w:eastAsia="ja-JP"/>
        </w:rPr>
        <w:t xml:space="preserve"> NR UE is </w:t>
      </w:r>
      <w:r w:rsidRPr="00EA6691">
        <w:rPr>
          <w:lang w:eastAsia="ja-JP"/>
        </w:rPr>
        <w:t>reduced</w:t>
      </w:r>
      <w:r w:rsidR="000A5EF9" w:rsidRPr="00EA6691">
        <w:rPr>
          <w:lang w:eastAsia="ja-JP"/>
        </w:rPr>
        <w:t xml:space="preserve"> compared to Rel. </w:t>
      </w:r>
      <w:r w:rsidRPr="00EA6691">
        <w:rPr>
          <w:lang w:eastAsia="ja-JP"/>
        </w:rPr>
        <w:t>8</w:t>
      </w:r>
      <w:r w:rsidR="000A5EF9" w:rsidRPr="00EA6691">
        <w:rPr>
          <w:lang w:eastAsia="ja-JP"/>
        </w:rPr>
        <w:t xml:space="preserve"> LTE UE</w:t>
      </w:r>
      <w:r w:rsidR="00EA6691" w:rsidRPr="00EA6691">
        <w:rPr>
          <w:lang w:eastAsia="ja-JP"/>
        </w:rPr>
        <w:t xml:space="preserve"> and NR can’t be fully utilized as a coverage support</w:t>
      </w:r>
      <w:r w:rsidR="000A5EF9" w:rsidRPr="00EA6691">
        <w:rPr>
          <w:lang w:eastAsia="ja-JP"/>
        </w:rPr>
        <w:t xml:space="preserve">. </w:t>
      </w:r>
    </w:p>
    <w:p w14:paraId="0C206AC8" w14:textId="77777777" w:rsidR="00EB5CED" w:rsidRPr="00EA6691" w:rsidRDefault="00EB5CED" w:rsidP="00CA253A">
      <w:pPr>
        <w:spacing w:after="0"/>
        <w:jc w:val="both"/>
        <w:rPr>
          <w:lang w:eastAsia="ja-JP"/>
        </w:rPr>
      </w:pPr>
    </w:p>
    <w:p w14:paraId="7E6FB537" w14:textId="48189099" w:rsidR="007A743E" w:rsidRPr="00EA6691" w:rsidRDefault="00EA6691" w:rsidP="00EB5CED">
      <w:pPr>
        <w:spacing w:after="0"/>
        <w:jc w:val="both"/>
        <w:rPr>
          <w:b/>
          <w:lang w:eastAsia="ja-JP"/>
        </w:rPr>
      </w:pPr>
      <w:r w:rsidRPr="00EA6691">
        <w:rPr>
          <w:rFonts w:hint="eastAsia"/>
          <w:b/>
          <w:lang w:eastAsia="ja-JP"/>
        </w:rPr>
        <w:t>Proposal</w:t>
      </w:r>
      <w:r w:rsidR="00EB5CED" w:rsidRPr="00EA6691">
        <w:rPr>
          <w:rFonts w:hint="eastAsia"/>
          <w:b/>
          <w:lang w:eastAsia="ja-JP"/>
        </w:rPr>
        <w:t xml:space="preserve">: </w:t>
      </w:r>
      <w:r w:rsidR="00EB5CED" w:rsidRPr="00EA6691">
        <w:rPr>
          <w:b/>
          <w:lang w:eastAsia="ja-JP"/>
        </w:rPr>
        <w:t xml:space="preserve">For FR1, HST test should be introduced with the </w:t>
      </w:r>
      <w:r w:rsidR="007A743E" w:rsidRPr="00EA6691">
        <w:rPr>
          <w:b/>
          <w:lang w:eastAsia="ja-JP"/>
        </w:rPr>
        <w:t>maximum Doppler shift of 750 kHz</w:t>
      </w:r>
      <w:r w:rsidR="00EB5CED" w:rsidRPr="00EA6691">
        <w:rPr>
          <w:b/>
          <w:lang w:eastAsia="ja-JP"/>
        </w:rPr>
        <w:t>.</w:t>
      </w:r>
    </w:p>
    <w:p w14:paraId="5B9F65DA" w14:textId="77777777" w:rsidR="006C674B" w:rsidRPr="00EA6691" w:rsidRDefault="00781288" w:rsidP="006C674B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>3</w:t>
      </w:r>
      <w:r w:rsidR="009C628D" w:rsidRPr="00EA6691">
        <w:rPr>
          <w:rFonts w:hint="eastAsia"/>
          <w:lang w:eastAsia="ja-JP"/>
        </w:rPr>
        <w:t xml:space="preserve">. </w:t>
      </w:r>
      <w:r w:rsidR="00770473" w:rsidRPr="00EA6691">
        <w:rPr>
          <w:rFonts w:hint="eastAsia"/>
          <w:lang w:eastAsia="ja-JP"/>
        </w:rPr>
        <w:t>Conclusion</w:t>
      </w:r>
    </w:p>
    <w:p w14:paraId="0D1355A8" w14:textId="72BC26F3" w:rsidR="000F0698" w:rsidRPr="00EA6691" w:rsidRDefault="000F0698" w:rsidP="00EF4968">
      <w:pPr>
        <w:rPr>
          <w:lang w:eastAsia="ja-JP"/>
        </w:rPr>
      </w:pPr>
      <w:r w:rsidRPr="00EA6691">
        <w:rPr>
          <w:rFonts w:hint="eastAsia"/>
          <w:lang w:eastAsia="ja-JP"/>
        </w:rPr>
        <w:t xml:space="preserve">In this contribution, </w:t>
      </w:r>
      <w:r w:rsidR="003B7573" w:rsidRPr="00EA6691">
        <w:rPr>
          <w:lang w:eastAsia="ja-JP"/>
        </w:rPr>
        <w:t xml:space="preserve">we presented our views on </w:t>
      </w:r>
      <w:r w:rsidR="00A938E6" w:rsidRPr="00EA6691">
        <w:rPr>
          <w:lang w:eastAsia="ja-JP"/>
        </w:rPr>
        <w:t>channel models for NR performance test</w:t>
      </w:r>
      <w:r w:rsidRPr="00EA6691">
        <w:rPr>
          <w:rFonts w:hint="eastAsia"/>
          <w:lang w:eastAsia="ja-JP"/>
        </w:rPr>
        <w:t>.</w:t>
      </w:r>
    </w:p>
    <w:p w14:paraId="08C2F3A6" w14:textId="7CE157D1" w:rsidR="00EB5CED" w:rsidRPr="00EA6691" w:rsidRDefault="00EA6691" w:rsidP="00EB5CED">
      <w:pPr>
        <w:spacing w:after="0"/>
        <w:jc w:val="both"/>
        <w:rPr>
          <w:b/>
          <w:lang w:eastAsia="ja-JP"/>
        </w:rPr>
      </w:pPr>
      <w:r w:rsidRPr="00EA6691">
        <w:rPr>
          <w:rFonts w:hint="eastAsia"/>
          <w:b/>
          <w:lang w:eastAsia="ja-JP"/>
        </w:rPr>
        <w:t>Observation</w:t>
      </w:r>
      <w:r w:rsidR="00EB5CED" w:rsidRPr="00EA6691">
        <w:rPr>
          <w:rFonts w:hint="eastAsia"/>
          <w:b/>
          <w:lang w:eastAsia="ja-JP"/>
        </w:rPr>
        <w:t xml:space="preserve">: </w:t>
      </w:r>
      <w:r w:rsidR="00EB5CED" w:rsidRPr="00EA6691">
        <w:rPr>
          <w:b/>
          <w:lang w:eastAsia="ja-JP"/>
        </w:rPr>
        <w:t xml:space="preserve">Rel. 8 </w:t>
      </w:r>
      <w:r w:rsidR="00EB5CED" w:rsidRPr="00EA6691">
        <w:rPr>
          <w:rFonts w:hint="eastAsia"/>
          <w:b/>
          <w:lang w:eastAsia="ja-JP"/>
        </w:rPr>
        <w:t xml:space="preserve">LTE </w:t>
      </w:r>
      <w:r w:rsidR="00EB5CED" w:rsidRPr="00EA6691">
        <w:rPr>
          <w:b/>
          <w:lang w:eastAsia="ja-JP"/>
        </w:rPr>
        <w:t>high-speed</w:t>
      </w:r>
      <w:r w:rsidR="00EB5CED" w:rsidRPr="00EA6691">
        <w:rPr>
          <w:rFonts w:hint="eastAsia"/>
          <w:b/>
          <w:lang w:eastAsia="ja-JP"/>
        </w:rPr>
        <w:t xml:space="preserve"> test</w:t>
      </w:r>
      <w:r w:rsidR="00EB5CED" w:rsidRPr="00EA6691">
        <w:rPr>
          <w:b/>
          <w:lang w:eastAsia="ja-JP"/>
        </w:rPr>
        <w:t>s are composed of followings.</w:t>
      </w:r>
    </w:p>
    <w:p w14:paraId="3A09DCCE" w14:textId="77777777" w:rsidR="00EB5CED" w:rsidRPr="00EA6691" w:rsidRDefault="00EB5CED" w:rsidP="00EB5CED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>High Doppler test to verify normal demodulation test</w:t>
      </w:r>
    </w:p>
    <w:p w14:paraId="276898D7" w14:textId="7605C6C7" w:rsidR="00EB5CED" w:rsidRPr="00EA6691" w:rsidRDefault="00EB5CED" w:rsidP="00EB5CED">
      <w:pPr>
        <w:pStyle w:val="afc"/>
        <w:numPr>
          <w:ilvl w:val="1"/>
          <w:numId w:val="43"/>
        </w:numPr>
        <w:spacing w:after="0"/>
        <w:jc w:val="both"/>
        <w:rPr>
          <w:b/>
          <w:lang w:eastAsia="ja-JP"/>
        </w:rPr>
      </w:pPr>
      <w:r w:rsidRPr="00EA6691">
        <w:rPr>
          <w:b/>
          <w:lang w:eastAsia="ja-JP"/>
        </w:rPr>
        <w:t xml:space="preserve">HST test to verify tracking performance of quick </w:t>
      </w:r>
      <w:r w:rsidR="00F81BB6" w:rsidRPr="00EA6691">
        <w:rPr>
          <w:b/>
          <w:lang w:eastAsia="ja-JP"/>
        </w:rPr>
        <w:t xml:space="preserve">variation of </w:t>
      </w:r>
      <w:r w:rsidRPr="00EA6691">
        <w:rPr>
          <w:b/>
          <w:lang w:eastAsia="ja-JP"/>
        </w:rPr>
        <w:t>Doppler shift</w:t>
      </w:r>
      <w:r w:rsidRPr="00EA6691">
        <w:rPr>
          <w:rFonts w:hint="eastAsia"/>
          <w:b/>
          <w:lang w:eastAsia="ja-JP"/>
        </w:rPr>
        <w:t xml:space="preserve"> </w:t>
      </w:r>
    </w:p>
    <w:p w14:paraId="59E3871B" w14:textId="77777777" w:rsidR="00EB5CED" w:rsidRPr="00EA6691" w:rsidRDefault="00EB5CED" w:rsidP="00EB5CED">
      <w:pPr>
        <w:spacing w:after="0"/>
        <w:jc w:val="both"/>
        <w:rPr>
          <w:b/>
          <w:lang w:eastAsia="ja-JP"/>
        </w:rPr>
      </w:pPr>
    </w:p>
    <w:p w14:paraId="6E847439" w14:textId="79225FC2" w:rsidR="00EB5CED" w:rsidRPr="00EA6691" w:rsidRDefault="00EA6691" w:rsidP="00EB5CED">
      <w:pPr>
        <w:spacing w:after="0"/>
        <w:jc w:val="both"/>
        <w:rPr>
          <w:b/>
          <w:lang w:eastAsia="ja-JP"/>
        </w:rPr>
      </w:pPr>
      <w:r w:rsidRPr="00EA6691">
        <w:rPr>
          <w:rFonts w:hint="eastAsia"/>
          <w:b/>
          <w:lang w:eastAsia="ja-JP"/>
        </w:rPr>
        <w:t>Proposal</w:t>
      </w:r>
      <w:r w:rsidR="00490611" w:rsidRPr="00EA6691">
        <w:rPr>
          <w:rFonts w:hint="eastAsia"/>
          <w:b/>
          <w:lang w:eastAsia="ja-JP"/>
        </w:rPr>
        <w:t xml:space="preserve">: </w:t>
      </w:r>
      <w:r w:rsidRPr="00EA6691">
        <w:rPr>
          <w:b/>
          <w:lang w:eastAsia="ja-JP"/>
        </w:rPr>
        <w:t>For FR1, HST test should be introduced with the maximum Doppler shift of 750 kHz.</w:t>
      </w:r>
    </w:p>
    <w:p w14:paraId="7CF87B45" w14:textId="77777777" w:rsidR="009D1BE4" w:rsidRPr="00EA6691" w:rsidRDefault="009D1BE4" w:rsidP="009D1BE4">
      <w:pPr>
        <w:pStyle w:val="1"/>
        <w:rPr>
          <w:lang w:eastAsia="ja-JP"/>
        </w:rPr>
      </w:pPr>
      <w:r w:rsidRPr="00EA6691">
        <w:rPr>
          <w:rFonts w:hint="eastAsia"/>
          <w:lang w:eastAsia="ja-JP"/>
        </w:rPr>
        <w:t>References</w:t>
      </w:r>
    </w:p>
    <w:p w14:paraId="6DA0621B" w14:textId="3C88C4EF" w:rsidR="00097B52" w:rsidRPr="00EA6691" w:rsidRDefault="00FA191B" w:rsidP="00FA191B">
      <w:pPr>
        <w:rPr>
          <w:lang w:eastAsia="ja-JP"/>
        </w:rPr>
      </w:pPr>
      <w:r w:rsidRPr="00EA6691">
        <w:rPr>
          <w:rFonts w:hint="eastAsia"/>
          <w:lang w:eastAsia="ja-JP"/>
        </w:rPr>
        <w:t>[</w:t>
      </w:r>
      <w:r w:rsidRPr="00EA6691">
        <w:rPr>
          <w:lang w:eastAsia="ja-JP"/>
        </w:rPr>
        <w:t>1]</w:t>
      </w:r>
      <w:r w:rsidRPr="00EA6691">
        <w:t xml:space="preserve"> </w:t>
      </w:r>
      <w:r w:rsidR="00097B52" w:rsidRPr="00EA6691">
        <w:rPr>
          <w:lang w:eastAsia="ja-JP"/>
        </w:rPr>
        <w:t>3GPP</w:t>
      </w:r>
      <w:r w:rsidR="00097B52" w:rsidRPr="00EA6691">
        <w:rPr>
          <w:lang w:val="en-US"/>
        </w:rPr>
        <w:t>, “</w:t>
      </w:r>
      <w:r w:rsidR="00097B52" w:rsidRPr="00EA6691">
        <w:rPr>
          <w:lang w:eastAsia="ja-JP"/>
        </w:rPr>
        <w:t>Draft meeting report for RAN4 #88,” Oct. 2018.</w:t>
      </w:r>
    </w:p>
    <w:p w14:paraId="100A40BC" w14:textId="3DE1130C" w:rsidR="00097B52" w:rsidRPr="00EA6691" w:rsidRDefault="00097B52" w:rsidP="00FA191B">
      <w:pPr>
        <w:rPr>
          <w:lang w:eastAsia="ja-JP"/>
        </w:rPr>
      </w:pPr>
      <w:r w:rsidRPr="00EA6691">
        <w:rPr>
          <w:rFonts w:hint="eastAsia"/>
          <w:lang w:eastAsia="ja-JP"/>
        </w:rPr>
        <w:t>[</w:t>
      </w:r>
      <w:r w:rsidRPr="00EA6691">
        <w:rPr>
          <w:lang w:eastAsia="ja-JP"/>
        </w:rPr>
        <w:t>2]</w:t>
      </w:r>
      <w:r w:rsidRPr="00EA6691">
        <w:t xml:space="preserve"> </w:t>
      </w:r>
      <w:r w:rsidRPr="00EA6691">
        <w:rPr>
          <w:lang w:eastAsia="ja-JP"/>
        </w:rPr>
        <w:t>3GPP</w:t>
      </w:r>
      <w:r w:rsidRPr="00EA6691">
        <w:rPr>
          <w:lang w:val="en-US"/>
        </w:rPr>
        <w:t>, “</w:t>
      </w:r>
      <w:r w:rsidRPr="00EA6691">
        <w:rPr>
          <w:lang w:eastAsia="ja-JP"/>
        </w:rPr>
        <w:t>Draft meeting report for RAN4 #AH1808,” Aug. 2018.</w:t>
      </w:r>
    </w:p>
    <w:p w14:paraId="4A4ED44F" w14:textId="77777777" w:rsidR="00097B52" w:rsidRPr="00EA6691" w:rsidRDefault="00097B52" w:rsidP="00FA191B">
      <w:pPr>
        <w:rPr>
          <w:lang w:val="en-US"/>
        </w:rPr>
      </w:pPr>
    </w:p>
    <w:bookmarkEnd w:id="0"/>
    <w:p w14:paraId="499A8CC2" w14:textId="48C966FF" w:rsidR="000F0698" w:rsidRPr="00EA6691" w:rsidRDefault="000F0698" w:rsidP="004D7E24">
      <w:pPr>
        <w:rPr>
          <w:lang w:eastAsia="ja-JP"/>
        </w:rPr>
      </w:pPr>
    </w:p>
    <w:sectPr w:rsidR="000F0698" w:rsidRPr="00EA669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62983" w14:textId="77777777" w:rsidR="00770020" w:rsidRDefault="00770020">
      <w:r>
        <w:separator/>
      </w:r>
    </w:p>
  </w:endnote>
  <w:endnote w:type="continuationSeparator" w:id="0">
    <w:p w14:paraId="23000D90" w14:textId="77777777" w:rsidR="00770020" w:rsidRDefault="00770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9BF47" w14:textId="77777777" w:rsidR="00770020" w:rsidRDefault="00770020">
      <w:r>
        <w:separator/>
      </w:r>
    </w:p>
  </w:footnote>
  <w:footnote w:type="continuationSeparator" w:id="0">
    <w:p w14:paraId="4D0EFE2C" w14:textId="77777777" w:rsidR="00770020" w:rsidRDefault="00770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6.55pt;height:22.05pt" o:bullet="t">
        <v:imagedata r:id="rId1" o:title="art1A8B"/>
      </v:shape>
    </w:pict>
  </w:numPicBullet>
  <w:abstractNum w:abstractNumId="0" w15:restartNumberingAfterBreak="0">
    <w:nsid w:val="06F176D1"/>
    <w:multiLevelType w:val="hybridMultilevel"/>
    <w:tmpl w:val="F18AB9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C01A5"/>
    <w:multiLevelType w:val="hybridMultilevel"/>
    <w:tmpl w:val="90CC78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42ECE"/>
    <w:multiLevelType w:val="hybridMultilevel"/>
    <w:tmpl w:val="A1888F7C"/>
    <w:lvl w:ilvl="0" w:tplc="2DB84BB4">
      <w:start w:val="1"/>
      <w:numFmt w:val="bullet"/>
      <w:lvlText w:val="•"/>
      <w:lvlJc w:val="left"/>
      <w:pPr>
        <w:ind w:left="507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7" w:hanging="420"/>
      </w:pPr>
      <w:rPr>
        <w:rFonts w:ascii="Wingdings" w:hAnsi="Wingdings" w:hint="default"/>
      </w:rPr>
    </w:lvl>
  </w:abstractNum>
  <w:abstractNum w:abstractNumId="4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5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7B5D73"/>
    <w:multiLevelType w:val="hybridMultilevel"/>
    <w:tmpl w:val="981858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1" w15:restartNumberingAfterBreak="0">
    <w:nsid w:val="1E015269"/>
    <w:multiLevelType w:val="hybridMultilevel"/>
    <w:tmpl w:val="B8900FA8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34206375"/>
    <w:multiLevelType w:val="hybridMultilevel"/>
    <w:tmpl w:val="7E5626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710B81"/>
    <w:multiLevelType w:val="hybridMultilevel"/>
    <w:tmpl w:val="30FA6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61F27F5"/>
    <w:multiLevelType w:val="hybridMultilevel"/>
    <w:tmpl w:val="5B706134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10205A"/>
    <w:multiLevelType w:val="hybridMultilevel"/>
    <w:tmpl w:val="C896C4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F0396B"/>
    <w:multiLevelType w:val="hybridMultilevel"/>
    <w:tmpl w:val="E9F29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D856F4"/>
    <w:multiLevelType w:val="hybridMultilevel"/>
    <w:tmpl w:val="360A7824"/>
    <w:lvl w:ilvl="0" w:tplc="7A241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62A9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C51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69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89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7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6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8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881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6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5F63F1C"/>
    <w:multiLevelType w:val="multilevel"/>
    <w:tmpl w:val="44E6AF00"/>
    <w:lvl w:ilvl="0">
      <w:start w:val="1"/>
      <w:numFmt w:val="bullet"/>
      <w:lvlText w:val="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</w:rPr>
    </w:lvl>
    <w:lvl w:ilvl="2">
      <w:start w:val="1"/>
      <w:numFmt w:val="bullet"/>
      <w:lvlText w:val="̶"/>
      <w:lvlJc w:val="left"/>
      <w:pPr>
        <w:tabs>
          <w:tab w:val="num" w:pos="648"/>
        </w:tabs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color w:val="auto"/>
      </w:rPr>
    </w:lvl>
    <w:lvl w:ilvl="4">
      <w:start w:val="1"/>
      <w:numFmt w:val="bullet"/>
      <w:lvlText w:val="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E4346C"/>
    <w:multiLevelType w:val="hybridMultilevel"/>
    <w:tmpl w:val="C69841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4E660888">
      <w:start w:val="9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79112D"/>
    <w:multiLevelType w:val="hybridMultilevel"/>
    <w:tmpl w:val="266C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B3D38"/>
    <w:multiLevelType w:val="hybridMultilevel"/>
    <w:tmpl w:val="B70E1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24"/>
  </w:num>
  <w:num w:numId="4">
    <w:abstractNumId w:val="6"/>
  </w:num>
  <w:num w:numId="5">
    <w:abstractNumId w:val="32"/>
  </w:num>
  <w:num w:numId="6">
    <w:abstractNumId w:val="28"/>
  </w:num>
  <w:num w:numId="7">
    <w:abstractNumId w:val="19"/>
  </w:num>
  <w:num w:numId="8">
    <w:abstractNumId w:val="31"/>
  </w:num>
  <w:num w:numId="9">
    <w:abstractNumId w:val="27"/>
  </w:num>
  <w:num w:numId="10">
    <w:abstractNumId w:val="13"/>
  </w:num>
  <w:num w:numId="11">
    <w:abstractNumId w:val="38"/>
  </w:num>
  <w:num w:numId="12">
    <w:abstractNumId w:val="17"/>
  </w:num>
  <w:num w:numId="13">
    <w:abstractNumId w:val="18"/>
  </w:num>
  <w:num w:numId="14">
    <w:abstractNumId w:val="25"/>
  </w:num>
  <w:num w:numId="15">
    <w:abstractNumId w:val="4"/>
  </w:num>
  <w:num w:numId="16">
    <w:abstractNumId w:val="14"/>
  </w:num>
  <w:num w:numId="17">
    <w:abstractNumId w:val="16"/>
  </w:num>
  <w:num w:numId="18">
    <w:abstractNumId w:val="10"/>
  </w:num>
  <w:num w:numId="19">
    <w:abstractNumId w:val="26"/>
  </w:num>
  <w:num w:numId="20">
    <w:abstractNumId w:val="35"/>
  </w:num>
  <w:num w:numId="21">
    <w:abstractNumId w:val="8"/>
  </w:num>
  <w:num w:numId="22">
    <w:abstractNumId w:val="20"/>
  </w:num>
  <w:num w:numId="23">
    <w:abstractNumId w:val="22"/>
  </w:num>
  <w:num w:numId="24">
    <w:abstractNumId w:val="12"/>
  </w:num>
  <w:num w:numId="25">
    <w:abstractNumId w:val="36"/>
  </w:num>
  <w:num w:numId="26">
    <w:abstractNumId w:val="37"/>
  </w:num>
  <w:num w:numId="27">
    <w:abstractNumId w:val="9"/>
  </w:num>
  <w:num w:numId="28">
    <w:abstractNumId w:val="33"/>
  </w:num>
  <w:num w:numId="29">
    <w:abstractNumId w:val="39"/>
  </w:num>
  <w:num w:numId="30">
    <w:abstractNumId w:val="41"/>
  </w:num>
  <w:num w:numId="31">
    <w:abstractNumId w:val="34"/>
  </w:num>
  <w:num w:numId="32">
    <w:abstractNumId w:val="2"/>
  </w:num>
  <w:num w:numId="33">
    <w:abstractNumId w:val="30"/>
  </w:num>
  <w:num w:numId="34">
    <w:abstractNumId w:val="7"/>
  </w:num>
  <w:num w:numId="35">
    <w:abstractNumId w:val="15"/>
  </w:num>
  <w:num w:numId="36">
    <w:abstractNumId w:val="42"/>
  </w:num>
  <w:num w:numId="37">
    <w:abstractNumId w:val="29"/>
  </w:num>
  <w:num w:numId="38">
    <w:abstractNumId w:val="3"/>
  </w:num>
  <w:num w:numId="39">
    <w:abstractNumId w:val="40"/>
  </w:num>
  <w:num w:numId="40">
    <w:abstractNumId w:val="1"/>
  </w:num>
  <w:num w:numId="41">
    <w:abstractNumId w:val="11"/>
  </w:num>
  <w:num w:numId="42">
    <w:abstractNumId w:val="0"/>
  </w:num>
  <w:num w:numId="4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9E"/>
    <w:rsid w:val="000037AF"/>
    <w:rsid w:val="00003C52"/>
    <w:rsid w:val="00004537"/>
    <w:rsid w:val="00007948"/>
    <w:rsid w:val="00010982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5300E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771"/>
    <w:rsid w:val="00145505"/>
    <w:rsid w:val="00153528"/>
    <w:rsid w:val="0015697F"/>
    <w:rsid w:val="00160A47"/>
    <w:rsid w:val="00160B00"/>
    <w:rsid w:val="00162698"/>
    <w:rsid w:val="00162F78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EFC"/>
    <w:rsid w:val="0018585B"/>
    <w:rsid w:val="00192CE3"/>
    <w:rsid w:val="00193116"/>
    <w:rsid w:val="001A08AA"/>
    <w:rsid w:val="001A3120"/>
    <w:rsid w:val="001B0237"/>
    <w:rsid w:val="001B1C3C"/>
    <w:rsid w:val="001B3190"/>
    <w:rsid w:val="001C3159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8EB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4CE"/>
    <w:rsid w:val="00490611"/>
    <w:rsid w:val="004912EB"/>
    <w:rsid w:val="0049156D"/>
    <w:rsid w:val="00497809"/>
    <w:rsid w:val="004A0D35"/>
    <w:rsid w:val="004A17C7"/>
    <w:rsid w:val="004A41BD"/>
    <w:rsid w:val="004A782C"/>
    <w:rsid w:val="004A7ADF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5F5E51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2BE0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26FD"/>
    <w:rsid w:val="00954B7C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929"/>
    <w:rsid w:val="009E5870"/>
    <w:rsid w:val="00A0535F"/>
    <w:rsid w:val="00A05FD2"/>
    <w:rsid w:val="00A068D6"/>
    <w:rsid w:val="00A126D8"/>
    <w:rsid w:val="00A17573"/>
    <w:rsid w:val="00A33FD3"/>
    <w:rsid w:val="00A34818"/>
    <w:rsid w:val="00A35A6B"/>
    <w:rsid w:val="00A50244"/>
    <w:rsid w:val="00A50E31"/>
    <w:rsid w:val="00A5392F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F26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4C16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C39A9"/>
    <w:rsid w:val="00DC53E7"/>
    <w:rsid w:val="00DC756C"/>
    <w:rsid w:val="00DD06E0"/>
    <w:rsid w:val="00DD0C2C"/>
    <w:rsid w:val="00DD576B"/>
    <w:rsid w:val="00DE22B1"/>
    <w:rsid w:val="00DE283D"/>
    <w:rsid w:val="00DE60C1"/>
    <w:rsid w:val="00DE67FC"/>
    <w:rsid w:val="00DF0815"/>
    <w:rsid w:val="00DF30DF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CED"/>
    <w:rsid w:val="00EC18D8"/>
    <w:rsid w:val="00EC2A82"/>
    <w:rsid w:val="00EC44C8"/>
    <w:rsid w:val="00EC4B85"/>
    <w:rsid w:val="00EC556A"/>
    <w:rsid w:val="00EC7140"/>
    <w:rsid w:val="00EC722B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0A2D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5696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2799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47</cp:revision>
  <cp:lastPrinted>2017-04-28T05:57:00Z</cp:lastPrinted>
  <dcterms:created xsi:type="dcterms:W3CDTF">2018-06-18T04:01:00Z</dcterms:created>
  <dcterms:modified xsi:type="dcterms:W3CDTF">2018-09-28T10:51:00Z</dcterms:modified>
</cp:coreProperties>
</file>